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700D2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  <w:u w:val="single"/>
        </w:rPr>
        <w:t>William COUSBY</w:t>
      </w:r>
      <w:r w:rsidRPr="00F3584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3584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35848">
        <w:rPr>
          <w:rFonts w:ascii="Times New Roman" w:hAnsi="Times New Roman" w:cs="Times New Roman"/>
          <w:sz w:val="24"/>
          <w:szCs w:val="24"/>
        </w:rPr>
        <w:t>fl.1416-7)</w:t>
      </w:r>
    </w:p>
    <w:p w14:paraId="564770B3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</w:rPr>
        <w:t>of York. Wright.</w:t>
      </w:r>
    </w:p>
    <w:p w14:paraId="0DBB645D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05F563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3BA3F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</w:rPr>
        <w:t xml:space="preserve">         1416-7</w:t>
      </w:r>
      <w:r w:rsidRPr="00F35848">
        <w:rPr>
          <w:rFonts w:ascii="Times New Roman" w:hAnsi="Times New Roman" w:cs="Times New Roman"/>
          <w:sz w:val="24"/>
          <w:szCs w:val="24"/>
        </w:rPr>
        <w:tab/>
        <w:t>He and his wife were admitted into the Guild of Corpus Christi.</w:t>
      </w:r>
    </w:p>
    <w:p w14:paraId="382CD037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</w:rPr>
        <w:tab/>
      </w:r>
      <w:r w:rsidRPr="00F35848">
        <w:rPr>
          <w:rFonts w:ascii="Times New Roman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A3C92D7" w14:textId="77777777" w:rsidR="00F35848" w:rsidRPr="00F35848" w:rsidRDefault="00F35848" w:rsidP="00F3584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</w:rPr>
        <w:t xml:space="preserve">or the Surtees Society by James Raine, </w:t>
      </w:r>
      <w:proofErr w:type="spellStart"/>
      <w:proofErr w:type="gramStart"/>
      <w:r w:rsidRPr="00F35848">
        <w:rPr>
          <w:rFonts w:ascii="Times New Roman" w:hAnsi="Times New Roman" w:cs="Times New Roman"/>
          <w:sz w:val="24"/>
          <w:szCs w:val="24"/>
        </w:rPr>
        <w:t>vol.LVII</w:t>
      </w:r>
      <w:proofErr w:type="spellEnd"/>
      <w:proofErr w:type="gramEnd"/>
      <w:r w:rsidRPr="00F35848">
        <w:rPr>
          <w:rFonts w:ascii="Times New Roman" w:hAnsi="Times New Roman" w:cs="Times New Roman"/>
          <w:sz w:val="24"/>
          <w:szCs w:val="24"/>
        </w:rPr>
        <w:t>, published 1872, p.18)</w:t>
      </w:r>
    </w:p>
    <w:p w14:paraId="70DA192B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4895E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6DA01" w14:textId="77777777" w:rsidR="00F35848" w:rsidRPr="00F35848" w:rsidRDefault="00F35848" w:rsidP="00F358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5848">
        <w:rPr>
          <w:rFonts w:ascii="Times New Roman" w:hAnsi="Times New Roman" w:cs="Times New Roman"/>
          <w:sz w:val="24"/>
          <w:szCs w:val="24"/>
        </w:rPr>
        <w:t>19 August 2020</w:t>
      </w:r>
    </w:p>
    <w:p w14:paraId="1F738DA6" w14:textId="77777777" w:rsidR="00BA00AB" w:rsidRPr="00F3584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35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C0AAA" w14:textId="77777777" w:rsidR="00F35848" w:rsidRDefault="00F35848" w:rsidP="009139A6">
      <w:r>
        <w:separator/>
      </w:r>
    </w:p>
  </w:endnote>
  <w:endnote w:type="continuationSeparator" w:id="0">
    <w:p w14:paraId="7015164B" w14:textId="77777777" w:rsidR="00F35848" w:rsidRDefault="00F358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E4B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DFC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74D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DD3D3" w14:textId="77777777" w:rsidR="00F35848" w:rsidRDefault="00F35848" w:rsidP="009139A6">
      <w:r>
        <w:separator/>
      </w:r>
    </w:p>
  </w:footnote>
  <w:footnote w:type="continuationSeparator" w:id="0">
    <w:p w14:paraId="26ECDFA1" w14:textId="77777777" w:rsidR="00F35848" w:rsidRDefault="00F358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5AF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883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0D1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848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3584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E5CEF"/>
  <w15:chartTrackingRefBased/>
  <w15:docId w15:val="{CB843A05-C374-4D0F-8401-4C5A2E22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2021-03-04T22:07:00Z</dcterms:created>
  <dcterms:modified xsi:type="dcterms:W3CDTF">2021-03-04T22:10:00Z</dcterms:modified>
</cp:coreProperties>
</file>